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FFECB" w14:textId="77777777" w:rsidR="008B3147" w:rsidRDefault="008B3147" w:rsidP="008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WESTGATE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fl.1444-53)</w:t>
      </w:r>
    </w:p>
    <w:p w14:paraId="29DE8DC2" w14:textId="77777777" w:rsidR="008B3147" w:rsidRDefault="008B3147" w:rsidP="008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59F1276A" w14:textId="77777777" w:rsidR="008B3147" w:rsidRDefault="008B3147" w:rsidP="008B3147">
      <w:pPr>
        <w:pStyle w:val="NoSpacing"/>
        <w:rPr>
          <w:rFonts w:cs="Times New Roman"/>
          <w:szCs w:val="24"/>
        </w:rPr>
      </w:pPr>
    </w:p>
    <w:p w14:paraId="1381E27B" w14:textId="77777777" w:rsidR="008B3147" w:rsidRDefault="008B3147" w:rsidP="008B3147">
      <w:pPr>
        <w:pStyle w:val="NoSpacing"/>
        <w:rPr>
          <w:rFonts w:cs="Times New Roman"/>
          <w:szCs w:val="24"/>
        </w:rPr>
      </w:pPr>
    </w:p>
    <w:p w14:paraId="78DA3B68" w14:textId="77777777" w:rsidR="008B3147" w:rsidRDefault="008B3147" w:rsidP="008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1444-53</w:t>
      </w:r>
      <w:r>
        <w:rPr>
          <w:rFonts w:cs="Times New Roman"/>
          <w:szCs w:val="24"/>
        </w:rPr>
        <w:tab/>
        <w:t>He was a scholar at King’s Hall.</w:t>
      </w:r>
    </w:p>
    <w:p w14:paraId="672603DC" w14:textId="77777777" w:rsidR="008B3147" w:rsidRDefault="008B3147" w:rsidP="008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71)</w:t>
      </w:r>
    </w:p>
    <w:p w14:paraId="386EEB29" w14:textId="77777777" w:rsidR="008B3147" w:rsidRDefault="008B3147" w:rsidP="008B3147">
      <w:pPr>
        <w:pStyle w:val="NoSpacing"/>
        <w:rPr>
          <w:rFonts w:cs="Times New Roman"/>
          <w:szCs w:val="24"/>
        </w:rPr>
      </w:pPr>
    </w:p>
    <w:p w14:paraId="12404E60" w14:textId="77777777" w:rsidR="008B3147" w:rsidRDefault="008B3147" w:rsidP="008B3147">
      <w:pPr>
        <w:pStyle w:val="NoSpacing"/>
        <w:rPr>
          <w:rFonts w:cs="Times New Roman"/>
          <w:szCs w:val="24"/>
        </w:rPr>
      </w:pPr>
    </w:p>
    <w:p w14:paraId="480B817B" w14:textId="77777777" w:rsidR="008B3147" w:rsidRDefault="008B3147" w:rsidP="008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2023</w:t>
      </w:r>
    </w:p>
    <w:p w14:paraId="35D4F7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8140" w14:textId="77777777" w:rsidR="008B3147" w:rsidRDefault="008B3147" w:rsidP="009139A6">
      <w:r>
        <w:separator/>
      </w:r>
    </w:p>
  </w:endnote>
  <w:endnote w:type="continuationSeparator" w:id="0">
    <w:p w14:paraId="2BC07395" w14:textId="77777777" w:rsidR="008B3147" w:rsidRDefault="008B31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953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0D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08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79AC2" w14:textId="77777777" w:rsidR="008B3147" w:rsidRDefault="008B3147" w:rsidP="009139A6">
      <w:r>
        <w:separator/>
      </w:r>
    </w:p>
  </w:footnote>
  <w:footnote w:type="continuationSeparator" w:id="0">
    <w:p w14:paraId="4628C16F" w14:textId="77777777" w:rsidR="008B3147" w:rsidRDefault="008B31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C8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05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FD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147"/>
    <w:rsid w:val="000666E0"/>
    <w:rsid w:val="002510B7"/>
    <w:rsid w:val="005C130B"/>
    <w:rsid w:val="00826F5C"/>
    <w:rsid w:val="008B314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2B226"/>
  <w15:chartTrackingRefBased/>
  <w15:docId w15:val="{0612C7C6-593E-44A0-BCCB-58C60094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2023-01-17T15:52:00Z</dcterms:created>
  <dcterms:modified xsi:type="dcterms:W3CDTF">2023-01-17T15:52:00Z</dcterms:modified>
</cp:coreProperties>
</file>